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7 клас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ІІ</w:t>
      </w:r>
    </w:p>
    <w:p w:rsidR="00E12F7D" w:rsidRPr="00786EE5" w:rsidRDefault="00E12F7D" w:rsidP="002229D6">
      <w:pPr>
        <w:pStyle w:val="BodyTextIndent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E12F7D" w:rsidRPr="00786EE5" w:rsidRDefault="00E12F7D" w:rsidP="002229D6">
      <w:pPr>
        <w:pStyle w:val="ListParagraph"/>
        <w:tabs>
          <w:tab w:val="num" w:pos="78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Доберіть нормативні відповідники до калькованих слів та словосполучень.</w:t>
      </w:r>
    </w:p>
    <w:p w:rsidR="00E12F7D" w:rsidRPr="00786EE5" w:rsidRDefault="00E12F7D" w:rsidP="002229D6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sz w:val="28"/>
          <w:szCs w:val="28"/>
          <w:lang w:val="uk-UA"/>
        </w:rPr>
        <w:t>Позадоріжник; багаточисельний; взаємовідносини; всеохоплюючий; минулорічний.</w:t>
      </w:r>
    </w:p>
    <w:p w:rsidR="00E12F7D" w:rsidRPr="00786EE5" w:rsidRDefault="00E12F7D" w:rsidP="002229D6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E12F7D" w:rsidRPr="00786EE5" w:rsidRDefault="00E12F7D" w:rsidP="002229D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IІ. Запишіть речення, зробіть синтаксичний розбір (підкресліть головні і другорядні члени речення). Надпишіть над кожним словом, якою частиною мови воно є. Виконайте морфологічний і словотвірний аналізи виділеного слова.</w:t>
      </w:r>
    </w:p>
    <w:p w:rsidR="00E12F7D" w:rsidRPr="00786EE5" w:rsidRDefault="00E12F7D" w:rsidP="002229D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Зоре моя вечірняя, </w:t>
      </w: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зійди </w:t>
      </w: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над горою. (Т.Шевченко)</w:t>
      </w:r>
    </w:p>
    <w:p w:rsidR="00E12F7D" w:rsidRPr="00786EE5" w:rsidRDefault="00E12F7D" w:rsidP="002229D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16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E12F7D" w:rsidRPr="00786EE5" w:rsidRDefault="00E12F7D" w:rsidP="002229D6">
      <w:pPr>
        <w:pStyle w:val="ListParagraph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E12F7D" w:rsidRPr="00786EE5" w:rsidRDefault="00E12F7D" w:rsidP="002229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II. Напишіть твір (обсяг – 1 стор.) на одну із запропонованих тем</w:t>
      </w:r>
    </w:p>
    <w:p w:rsidR="00E12F7D" w:rsidRPr="00786EE5" w:rsidRDefault="00E12F7D" w:rsidP="002229D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1. </w:t>
      </w:r>
      <w:r w:rsidRPr="00AE21DC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Поетична розповідь про дитинство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(за твором </w:t>
      </w: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М.Стельмаха «</w:t>
      </w:r>
      <w:r w:rsidRPr="00AE21DC">
        <w:rPr>
          <w:rFonts w:ascii="Times New Roman" w:hAnsi="Times New Roman" w:cs="Times New Roman"/>
          <w:i/>
          <w:iCs/>
          <w:sz w:val="28"/>
          <w:szCs w:val="28"/>
          <w:lang w:val="uk-UA"/>
        </w:rPr>
        <w:t>Гуси-лебеді летять</w:t>
      </w:r>
      <w:bookmarkStart w:id="0" w:name="_GoBack"/>
      <w:bookmarkEnd w:id="0"/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».</w:t>
      </w:r>
    </w:p>
    <w:p w:rsidR="00E12F7D" w:rsidRPr="00786EE5" w:rsidRDefault="00E12F7D" w:rsidP="002229D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2. Пісенна творчість А.</w:t>
      </w: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Малишка.</w:t>
      </w:r>
    </w:p>
    <w:p w:rsidR="00E12F7D" w:rsidRPr="00786EE5" w:rsidRDefault="00E12F7D" w:rsidP="002229D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Проаналізуйте поезію за такою схемою (тема та ідея; жанрові особливості; поетичні образи, картини; особливості віршування).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СМІХ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На вулиці – я чую крізь вікно –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Сміється жінка штучним сміхом.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Мабуть, їй сумно, але жінка хоче,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Щоб їй хотілося сміятись.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А я дивлюсь на ріки темних вулиць,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На голови веселих ліхтарів,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Одягнені в малі кашкети з жерсті,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І на моє високе підвіконня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Каштани білі квіти подають…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А я дивлюсь і думаю про вірші.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Коли їм сумно – хай вони сумують.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Хай тільки не сміються штучним сміхом,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Бо щирі люди закривають вікна.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sz w:val="28"/>
          <w:szCs w:val="28"/>
          <w:lang w:val="uk-UA"/>
        </w:rPr>
        <w:t>Ліна Костенко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E12F7D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24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7 клас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ІІ</w:t>
      </w:r>
    </w:p>
    <w:p w:rsidR="00E12F7D" w:rsidRPr="00786EE5" w:rsidRDefault="00E12F7D" w:rsidP="002229D6">
      <w:pPr>
        <w:pStyle w:val="BodyTextIndent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E12F7D" w:rsidRPr="00786EE5" w:rsidRDefault="00E12F7D" w:rsidP="002229D6">
      <w:pPr>
        <w:pStyle w:val="ListParagraph"/>
        <w:tabs>
          <w:tab w:val="num" w:pos="78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Доберіть нормативні відповідники до калькованих слів та словосполучень.</w:t>
      </w:r>
    </w:p>
    <w:p w:rsidR="00E12F7D" w:rsidRPr="00786EE5" w:rsidRDefault="00E12F7D" w:rsidP="002229D6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sz w:val="28"/>
          <w:szCs w:val="28"/>
          <w:lang w:val="uk-UA"/>
        </w:rPr>
        <w:t>Позадоріжник; багаточисельний; взаємовідносини; всеохоплюючий; минулорічний.</w:t>
      </w:r>
    </w:p>
    <w:p w:rsidR="00E12F7D" w:rsidRPr="00786EE5" w:rsidRDefault="00E12F7D" w:rsidP="002229D6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E12F7D" w:rsidRPr="00786EE5" w:rsidRDefault="00E12F7D" w:rsidP="002229D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IІ. Запишіть речення, зробіть синтаксичний розбір (підкресліть головні і другорядні члени речення). Надпишіть над кожним словом, якою частиною мови воно є. Виконайте морфологічний і словотвірний аналізи виділеного слова.</w:t>
      </w:r>
    </w:p>
    <w:p w:rsidR="00E12F7D" w:rsidRPr="00786EE5" w:rsidRDefault="00E12F7D" w:rsidP="002229D6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Зоре моя вечірняя, </w:t>
      </w: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зійди </w:t>
      </w: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над горою. (Т.Шевченко)</w:t>
      </w:r>
    </w:p>
    <w:p w:rsidR="00E12F7D" w:rsidRPr="00786EE5" w:rsidRDefault="00E12F7D" w:rsidP="002229D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16</w:t>
      </w:r>
    </w:p>
    <w:p w:rsidR="00E12F7D" w:rsidRPr="00786EE5" w:rsidRDefault="00E12F7D" w:rsidP="00222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E12F7D" w:rsidRPr="00786EE5" w:rsidRDefault="00E12F7D" w:rsidP="002229D6">
      <w:pPr>
        <w:pStyle w:val="ListParagraph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E12F7D" w:rsidRPr="00786EE5" w:rsidRDefault="00E12F7D" w:rsidP="002229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II. Напишіть твір (обсяг – 1 стор.) на одну із запропонованих тем</w:t>
      </w:r>
    </w:p>
    <w:p w:rsidR="00E12F7D" w:rsidRPr="00786EE5" w:rsidRDefault="00E12F7D" w:rsidP="002229D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1. </w:t>
      </w:r>
      <w:r w:rsidRPr="00AE21DC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Поетична розповідь про дитинство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(за твором </w:t>
      </w: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М.Стельмаха «</w:t>
      </w:r>
      <w:r w:rsidRPr="00AE21DC">
        <w:rPr>
          <w:rFonts w:ascii="Times New Roman" w:hAnsi="Times New Roman" w:cs="Times New Roman"/>
          <w:i/>
          <w:iCs/>
          <w:sz w:val="28"/>
          <w:szCs w:val="28"/>
          <w:lang w:val="uk-UA"/>
        </w:rPr>
        <w:t>Гуси-лебеді летять</w:t>
      </w: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».</w:t>
      </w:r>
    </w:p>
    <w:p w:rsidR="00E12F7D" w:rsidRPr="00786EE5" w:rsidRDefault="00E12F7D" w:rsidP="002229D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2. Пісенна творчість А.</w:t>
      </w: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Малишка.</w:t>
      </w:r>
    </w:p>
    <w:p w:rsidR="00E12F7D" w:rsidRPr="00786EE5" w:rsidRDefault="00E12F7D" w:rsidP="002229D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Проаналізуйте поезію за такою схемою (тема та ідея; жанрові особливості; поетичні образи, картини; особливості віршування).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СМІХ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На вулиці – я чую крізь вікно –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Сміється жінка штучним сміхом.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Мабуть, їй сумно, але жінка хоче,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Щоб їй хотілося сміятись.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А я дивлюсь на ріки темних вулиць,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На голови веселих ліхтарів,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Одягнені в малі кашкети з жерсті,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І на моє високе підвіконня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Каштани білі квіти подають…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А я дивлюсь і думаю про вірші.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Коли їм сумно – хай вони сумують.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Хай тільки не сміються штучним сміхом, 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i/>
          <w:iCs/>
          <w:sz w:val="28"/>
          <w:szCs w:val="28"/>
          <w:lang w:val="uk-UA"/>
        </w:rPr>
        <w:t>Бо щирі люди закривають вікна.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sz w:val="28"/>
          <w:szCs w:val="28"/>
          <w:lang w:val="uk-UA"/>
        </w:rPr>
        <w:t>Ліна Костенко</w:t>
      </w:r>
    </w:p>
    <w:p w:rsidR="00E12F7D" w:rsidRPr="00786EE5" w:rsidRDefault="00E12F7D" w:rsidP="002229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EE5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E12F7D" w:rsidRPr="00786EE5" w:rsidRDefault="00E12F7D" w:rsidP="002229D6">
      <w:pPr>
        <w:spacing w:after="0" w:line="240" w:lineRule="auto"/>
        <w:jc w:val="center"/>
        <w:rPr>
          <w:lang w:val="uk-UA"/>
        </w:rPr>
      </w:pPr>
      <w:r w:rsidRPr="00786EE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24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</w:t>
      </w:r>
    </w:p>
    <w:sectPr w:rsidR="00E12F7D" w:rsidRPr="00786EE5" w:rsidSect="002E421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E3011"/>
    <w:multiLevelType w:val="hybridMultilevel"/>
    <w:tmpl w:val="F56A7226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5A1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1A2"/>
    <w:rsid w:val="000A3041"/>
    <w:rsid w:val="000D602F"/>
    <w:rsid w:val="001C0D11"/>
    <w:rsid w:val="002229D6"/>
    <w:rsid w:val="002D4CDA"/>
    <w:rsid w:val="002E421E"/>
    <w:rsid w:val="003061A2"/>
    <w:rsid w:val="00311AC4"/>
    <w:rsid w:val="00322C54"/>
    <w:rsid w:val="003A4A21"/>
    <w:rsid w:val="004754E5"/>
    <w:rsid w:val="006748A9"/>
    <w:rsid w:val="00786EE5"/>
    <w:rsid w:val="007F62B4"/>
    <w:rsid w:val="008208E0"/>
    <w:rsid w:val="00887AAE"/>
    <w:rsid w:val="00893FC0"/>
    <w:rsid w:val="00930CE6"/>
    <w:rsid w:val="009662F5"/>
    <w:rsid w:val="00A030BA"/>
    <w:rsid w:val="00A84E2D"/>
    <w:rsid w:val="00AE21DC"/>
    <w:rsid w:val="00B43255"/>
    <w:rsid w:val="00B71D1E"/>
    <w:rsid w:val="00BC3D51"/>
    <w:rsid w:val="00C812BB"/>
    <w:rsid w:val="00C90C17"/>
    <w:rsid w:val="00DA0609"/>
    <w:rsid w:val="00E12F7D"/>
    <w:rsid w:val="00E53953"/>
    <w:rsid w:val="00E85113"/>
    <w:rsid w:val="00EE2311"/>
    <w:rsid w:val="00F6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AA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7AAE"/>
    <w:pPr>
      <w:ind w:left="720"/>
    </w:pPr>
  </w:style>
  <w:style w:type="character" w:customStyle="1" w:styleId="BodyTextIndentChar">
    <w:name w:val="Body Text Indent Char"/>
    <w:link w:val="BodyTextIndent"/>
    <w:uiPriority w:val="99"/>
    <w:locked/>
    <w:rsid w:val="00887AAE"/>
    <w:rPr>
      <w:rFonts w:ascii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rsid w:val="00887AAE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C812BB"/>
    <w:rPr>
      <w:lang w:eastAsia="en-US"/>
    </w:rPr>
  </w:style>
  <w:style w:type="character" w:customStyle="1" w:styleId="1">
    <w:name w:val="Основной текст с отступом Знак1"/>
    <w:uiPriority w:val="99"/>
    <w:semiHidden/>
    <w:rsid w:val="00887A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454</Words>
  <Characters>2594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2013-11-30T08:30:00Z</cp:lastPrinted>
  <dcterms:created xsi:type="dcterms:W3CDTF">2013-11-27T13:55:00Z</dcterms:created>
  <dcterms:modified xsi:type="dcterms:W3CDTF">2013-11-30T08:31:00Z</dcterms:modified>
</cp:coreProperties>
</file>